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E4B" w:rsidRDefault="00B75E4B" w:rsidP="00B75E4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MEDWALL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B75E4B" w:rsidRDefault="00B75E4B" w:rsidP="00B75E4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Southwark, Surrey. </w:t>
      </w:r>
      <w:proofErr w:type="spellStart"/>
      <w:r>
        <w:rPr>
          <w:rFonts w:ascii="Times New Roman" w:hAnsi="Times New Roman" w:cs="Times New Roman"/>
        </w:rPr>
        <w:t>Ostler</w:t>
      </w:r>
      <w:proofErr w:type="spellEnd"/>
      <w:r>
        <w:rPr>
          <w:rFonts w:ascii="Times New Roman" w:hAnsi="Times New Roman" w:cs="Times New Roman"/>
        </w:rPr>
        <w:t>.</w:t>
      </w:r>
    </w:p>
    <w:p w:rsidR="00B75E4B" w:rsidRDefault="00B75E4B" w:rsidP="00B75E4B">
      <w:pPr>
        <w:rPr>
          <w:rFonts w:ascii="Times New Roman" w:hAnsi="Times New Roman" w:cs="Times New Roman"/>
        </w:rPr>
      </w:pPr>
    </w:p>
    <w:p w:rsidR="00B75E4B" w:rsidRDefault="00B75E4B" w:rsidP="00B75E4B">
      <w:pPr>
        <w:rPr>
          <w:rFonts w:ascii="Times New Roman" w:hAnsi="Times New Roman" w:cs="Times New Roman"/>
        </w:rPr>
      </w:pPr>
    </w:p>
    <w:p w:rsidR="00B75E4B" w:rsidRDefault="00B75E4B" w:rsidP="00B75E4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Randolf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Billington</w:t>
      </w:r>
      <w:proofErr w:type="spellEnd"/>
      <w:r>
        <w:rPr>
          <w:rFonts w:ascii="Times New Roman" w:hAnsi="Times New Roman" w:cs="Times New Roman"/>
        </w:rPr>
        <w:t xml:space="preserve">(q.v.) and his wife, Joan(q.v.), brought a plaint of debt </w:t>
      </w:r>
    </w:p>
    <w:p w:rsidR="00B75E4B" w:rsidRDefault="00B75E4B" w:rsidP="00B75E4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against him and Unknown Halle, as executrix of her late husband, </w:t>
      </w:r>
    </w:p>
    <w:p w:rsidR="00B75E4B" w:rsidRDefault="00B75E4B" w:rsidP="00B75E4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Thomas(q.v.).</w:t>
      </w:r>
    </w:p>
    <w:p w:rsidR="00B75E4B" w:rsidRDefault="00B75E4B" w:rsidP="00B75E4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)</w:t>
      </w:r>
      <w:proofErr w:type="gramEnd"/>
    </w:p>
    <w:p w:rsidR="00B75E4B" w:rsidRDefault="00B75E4B" w:rsidP="00B75E4B">
      <w:pPr>
        <w:rPr>
          <w:rFonts w:ascii="Times New Roman" w:hAnsi="Times New Roman" w:cs="Times New Roman"/>
        </w:rPr>
      </w:pPr>
    </w:p>
    <w:p w:rsidR="00B75E4B" w:rsidRDefault="00B75E4B" w:rsidP="00B75E4B">
      <w:pPr>
        <w:rPr>
          <w:rFonts w:ascii="Times New Roman" w:hAnsi="Times New Roman" w:cs="Times New Roman"/>
        </w:rPr>
      </w:pPr>
    </w:p>
    <w:p w:rsidR="00B75E4B" w:rsidRDefault="00B75E4B" w:rsidP="00B75E4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February 2017</w:t>
      </w:r>
    </w:p>
    <w:p w:rsidR="006B2F86" w:rsidRPr="00E71FC3" w:rsidRDefault="00B75E4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5E4B" w:rsidRDefault="00B75E4B" w:rsidP="00E71FC3">
      <w:r>
        <w:separator/>
      </w:r>
    </w:p>
  </w:endnote>
  <w:endnote w:type="continuationSeparator" w:id="0">
    <w:p w:rsidR="00B75E4B" w:rsidRDefault="00B75E4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5E4B" w:rsidRDefault="00B75E4B" w:rsidP="00E71FC3">
      <w:r>
        <w:separator/>
      </w:r>
    </w:p>
  </w:footnote>
  <w:footnote w:type="continuationSeparator" w:id="0">
    <w:p w:rsidR="00B75E4B" w:rsidRDefault="00B75E4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E4B"/>
    <w:rsid w:val="001A7C09"/>
    <w:rsid w:val="00577BD5"/>
    <w:rsid w:val="00656CBA"/>
    <w:rsid w:val="006A1F77"/>
    <w:rsid w:val="00733BE7"/>
    <w:rsid w:val="00AB52E8"/>
    <w:rsid w:val="00B16D3F"/>
    <w:rsid w:val="00B75E4B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5A6AC2-DE72-4C01-9603-C62B12867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75E4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2017-02-19T22:34:00Z</dcterms:created>
  <dcterms:modified xsi:type="dcterms:W3CDTF">2017-02-19T22:35:00Z</dcterms:modified>
</cp:coreProperties>
</file>